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729"/>
        <w:gridCol w:w="8194"/>
      </w:tblGrid>
      <w:tr w:rsidR="00347F9A" w:rsidRPr="00F45CAD" w14:paraId="4D2A63F2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57254DE6" w14:textId="77777777"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14:paraId="54056CDD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490A43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1B93E5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512CB" w:rsidRPr="00F45CAD" w14:paraId="308E697C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2E4EB9" w14:textId="77777777" w:rsidR="003512CB" w:rsidRPr="00F45CAD" w:rsidRDefault="003512CB" w:rsidP="003512CB"/>
        </w:tc>
        <w:tc>
          <w:tcPr>
            <w:tcW w:w="8194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8F0A63" w14:textId="1FB36AE2" w:rsidR="003512CB" w:rsidRPr="00F45CAD" w:rsidRDefault="003512CB" w:rsidP="003512CB">
            <w:r w:rsidRPr="00FE705F">
              <w:rPr>
                <w:rFonts w:cs="Arial"/>
                <w:szCs w:val="20"/>
              </w:rPr>
              <w:t>Fassadensanierung HWK Berlin</w:t>
            </w:r>
          </w:p>
        </w:tc>
      </w:tr>
      <w:tr w:rsidR="000E6306" w:rsidRPr="00F45CAD" w14:paraId="1FDAC4B3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27174A4" w14:textId="77777777" w:rsidR="000E6306" w:rsidRPr="00F45CAD" w:rsidRDefault="000E6306" w:rsidP="000E6306"/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5949311" w14:textId="77777777" w:rsidR="000E6306" w:rsidRPr="00F45CAD" w:rsidRDefault="000E6306" w:rsidP="000E6306"/>
        </w:tc>
      </w:tr>
      <w:tr w:rsidR="000E6306" w:rsidRPr="00F45CAD" w14:paraId="21D3962C" w14:textId="77777777">
        <w:trPr>
          <w:trHeight w:val="284"/>
        </w:trPr>
        <w:tc>
          <w:tcPr>
            <w:tcW w:w="1729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B8D27B" w14:textId="77777777" w:rsidR="000E6306" w:rsidRPr="00347F9A" w:rsidRDefault="000E6306" w:rsidP="000E6306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F8F27" w14:textId="77777777" w:rsidR="000E6306" w:rsidRPr="00347F9A" w:rsidRDefault="000E6306" w:rsidP="000E6306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512CB" w:rsidRPr="00F45CAD" w14:paraId="63D8FC7D" w14:textId="77777777" w:rsidTr="00123819">
        <w:trPr>
          <w:trHeight w:val="284"/>
        </w:trPr>
        <w:tc>
          <w:tcPr>
            <w:tcW w:w="172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D34E901" w14:textId="5936EAA0" w:rsidR="003512CB" w:rsidRPr="00F45CAD" w:rsidRDefault="003512CB" w:rsidP="003512CB">
            <w:r>
              <w:t>BTZ</w:t>
            </w:r>
            <w:r w:rsidR="007770DB">
              <w:t>-</w:t>
            </w:r>
            <w:r>
              <w:t>0</w:t>
            </w:r>
            <w:r w:rsidR="00434A63">
              <w:t>8</w:t>
            </w:r>
            <w:r>
              <w:t>_26</w:t>
            </w:r>
          </w:p>
        </w:tc>
        <w:tc>
          <w:tcPr>
            <w:tcW w:w="8194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DBAF19" w14:textId="28553135" w:rsidR="003512CB" w:rsidRPr="00F45CAD" w:rsidRDefault="00434A63" w:rsidP="003512CB">
            <w:r w:rsidRPr="00434A63">
              <w:rPr>
                <w:rFonts w:cs="Arial"/>
                <w:szCs w:val="20"/>
              </w:rPr>
              <w:t>7. Gewerk: Fensterarbeiten</w:t>
            </w:r>
          </w:p>
        </w:tc>
      </w:tr>
      <w:tr w:rsidR="003512CB" w:rsidRPr="00F45CAD" w14:paraId="45BD8762" w14:textId="77777777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5B4046" w14:textId="77777777" w:rsidR="003512CB" w:rsidRPr="00F45CAD" w:rsidRDefault="003512CB" w:rsidP="003512CB"/>
        </w:tc>
      </w:tr>
    </w:tbl>
    <w:p w14:paraId="12FF9F29" w14:textId="77777777" w:rsidR="00682D2C" w:rsidRPr="00F45CAD" w:rsidRDefault="00682D2C" w:rsidP="00682D2C"/>
    <w:p w14:paraId="7389923A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7FBBACF5" w14:textId="77777777" w:rsidR="00682D2C" w:rsidRDefault="00682D2C" w:rsidP="00682D2C"/>
    <w:p w14:paraId="5DE736CD" w14:textId="77777777" w:rsidR="00347F9A" w:rsidRPr="00F45CAD" w:rsidRDefault="00347F9A" w:rsidP="00682D2C"/>
    <w:p w14:paraId="0A2E43CC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08F71743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2BEB9D1C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63D562BD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A4421E3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72D4ABF2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249FB7C1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C39E85F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249433B8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6490DDF4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5C2CDB37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1E591FFC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6462578A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FE2B08F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769C4725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176FD70A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BC54823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4A6D3BFC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5BA30125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2E0F0F2D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8995201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6CEBD31E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2A51C137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12C5ECC5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4E18F69D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2EB9D5F4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7486139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1D6E3113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275D746E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558D4908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EC6A990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6663DBB1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1FF00219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75C84A9A" w14:textId="77777777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28378A7B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14:paraId="4DC489D7" w14:textId="77777777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FE2DF72" w14:textId="77777777"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14:paraId="5DA2E8A9" w14:textId="77777777" w:rsidR="001A3008" w:rsidRPr="00F45CAD" w:rsidRDefault="001A3008" w:rsidP="00FE40F3"/>
        </w:tc>
      </w:tr>
      <w:tr w:rsidR="001A3008" w:rsidRPr="00F45CAD" w14:paraId="3712112F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7E8CCE8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0909A4EB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52088D88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2D2A8328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52F66CD2" w14:textId="77777777"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52B9A594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37FA9346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4B29F990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2457D9B6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5947F122" w14:textId="77777777" w:rsidR="001A3008" w:rsidRPr="00F45CAD" w:rsidRDefault="001A3008" w:rsidP="002D4CA7"/>
        </w:tc>
      </w:tr>
      <w:tr w:rsidR="001A3008" w:rsidRPr="00F45CAD" w14:paraId="44A5C2D1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2F0A9D1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05AF720C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36B6F5E6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24045398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5507BC4B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24CF6D6D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3432E976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262FAC10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0DE89704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2EF62695" w14:textId="77777777" w:rsidR="001A3008" w:rsidRPr="00F45CAD" w:rsidRDefault="001A3008" w:rsidP="002D4CA7"/>
        </w:tc>
      </w:tr>
      <w:tr w:rsidR="001A3008" w:rsidRPr="00F45CAD" w14:paraId="25C088BF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0332AB6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65FA4F99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ECC855C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17250007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017ECBB6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7859BD4F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0BAA8043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664ACEF1" w14:textId="77777777"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14:paraId="5EF1DF4C" w14:textId="77777777"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14:paraId="00104818" w14:textId="77777777" w:rsidR="001A3008" w:rsidRPr="00F45CAD" w:rsidRDefault="001A3008" w:rsidP="0009665D"/>
        </w:tc>
      </w:tr>
      <w:tr w:rsidR="001A3008" w:rsidRPr="00F45CAD" w14:paraId="300E39E0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7073F05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5C09582F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6D88E1A2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3744E688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694CD1C9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4318F8D1" w14:textId="77777777" w:rsidR="001A3008" w:rsidRPr="00F45CAD" w:rsidRDefault="001A3008" w:rsidP="00FF013E">
            <w:pPr>
              <w:jc w:val="center"/>
            </w:pPr>
          </w:p>
        </w:tc>
      </w:tr>
    </w:tbl>
    <w:p w14:paraId="2CCF18F3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B252A" w14:textId="77777777" w:rsidR="005E0557" w:rsidRDefault="005E0557">
      <w:r>
        <w:separator/>
      </w:r>
    </w:p>
    <w:p w14:paraId="163DAF47" w14:textId="77777777" w:rsidR="005E0557" w:rsidRDefault="005E0557"/>
    <w:p w14:paraId="5779E34D" w14:textId="77777777" w:rsidR="005E0557" w:rsidRDefault="005E0557"/>
  </w:endnote>
  <w:endnote w:type="continuationSeparator" w:id="0">
    <w:p w14:paraId="1968F638" w14:textId="77777777" w:rsidR="005E0557" w:rsidRDefault="005E0557">
      <w:r>
        <w:continuationSeparator/>
      </w:r>
    </w:p>
    <w:p w14:paraId="6ABA9417" w14:textId="77777777" w:rsidR="005E0557" w:rsidRDefault="005E0557"/>
    <w:p w14:paraId="12D016B7" w14:textId="77777777" w:rsidR="005E0557" w:rsidRDefault="005E05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7A11A" w14:textId="77777777"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 w14:paraId="561C929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4ADD4D9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BCB4E97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919FF58" wp14:editId="1565888C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192D4D2" w14:textId="77777777"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78FB2738" w14:textId="77777777"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2131A5C5" w14:textId="77777777"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1EF9B" w14:textId="77777777"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34D6B" w14:textId="77777777" w:rsidR="005E0557" w:rsidRDefault="005E0557">
      <w:r>
        <w:separator/>
      </w:r>
    </w:p>
    <w:p w14:paraId="131DC41C" w14:textId="77777777" w:rsidR="005E0557" w:rsidRDefault="005E0557"/>
    <w:p w14:paraId="77F92F86" w14:textId="77777777" w:rsidR="005E0557" w:rsidRDefault="005E0557"/>
  </w:footnote>
  <w:footnote w:type="continuationSeparator" w:id="0">
    <w:p w14:paraId="19840670" w14:textId="77777777" w:rsidR="005E0557" w:rsidRDefault="005E0557">
      <w:r>
        <w:continuationSeparator/>
      </w:r>
    </w:p>
    <w:p w14:paraId="78F7A6CA" w14:textId="77777777" w:rsidR="005E0557" w:rsidRDefault="005E0557"/>
    <w:p w14:paraId="4FC684C0" w14:textId="77777777" w:rsidR="005E0557" w:rsidRDefault="005E0557"/>
  </w:footnote>
  <w:footnote w:id="1">
    <w:p w14:paraId="73341176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2F8EDB52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3E20E" w14:textId="77777777" w:rsidR="00E718D1" w:rsidRDefault="00E718D1"/>
  <w:p w14:paraId="77D40DF9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A766D" w14:textId="77777777" w:rsidR="00E718D1" w:rsidRDefault="00E718D1">
    <w:pPr>
      <w:pStyle w:val="Kopfzeile"/>
    </w:pPr>
    <w:r>
      <w:t>234</w:t>
    </w:r>
  </w:p>
  <w:p w14:paraId="48EE0711" w14:textId="77777777"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9F4D0" w14:textId="77777777"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895968990">
    <w:abstractNumId w:val="1"/>
  </w:num>
  <w:num w:numId="2" w16cid:durableId="879126293">
    <w:abstractNumId w:val="5"/>
  </w:num>
  <w:num w:numId="3" w16cid:durableId="1646592900">
    <w:abstractNumId w:val="7"/>
  </w:num>
  <w:num w:numId="4" w16cid:durableId="97911005">
    <w:abstractNumId w:val="16"/>
  </w:num>
  <w:num w:numId="5" w16cid:durableId="1122697484">
    <w:abstractNumId w:val="9"/>
  </w:num>
  <w:num w:numId="6" w16cid:durableId="1313826310">
    <w:abstractNumId w:val="3"/>
  </w:num>
  <w:num w:numId="7" w16cid:durableId="452751239">
    <w:abstractNumId w:val="12"/>
  </w:num>
  <w:num w:numId="8" w16cid:durableId="1978878616">
    <w:abstractNumId w:val="8"/>
  </w:num>
  <w:num w:numId="9" w16cid:durableId="1145665795">
    <w:abstractNumId w:val="15"/>
  </w:num>
  <w:num w:numId="10" w16cid:durableId="404256204">
    <w:abstractNumId w:val="4"/>
  </w:num>
  <w:num w:numId="11" w16cid:durableId="1518619728">
    <w:abstractNumId w:val="11"/>
  </w:num>
  <w:num w:numId="12" w16cid:durableId="442000560">
    <w:abstractNumId w:val="11"/>
  </w:num>
  <w:num w:numId="13" w16cid:durableId="240408222">
    <w:abstractNumId w:val="11"/>
  </w:num>
  <w:num w:numId="14" w16cid:durableId="1047728798">
    <w:abstractNumId w:val="11"/>
  </w:num>
  <w:num w:numId="15" w16cid:durableId="341664840">
    <w:abstractNumId w:val="11"/>
  </w:num>
  <w:num w:numId="16" w16cid:durableId="1403068579">
    <w:abstractNumId w:val="2"/>
  </w:num>
  <w:num w:numId="17" w16cid:durableId="1705211078">
    <w:abstractNumId w:val="2"/>
  </w:num>
  <w:num w:numId="18" w16cid:durableId="934047674">
    <w:abstractNumId w:val="14"/>
  </w:num>
  <w:num w:numId="19" w16cid:durableId="1263681779">
    <w:abstractNumId w:val="13"/>
  </w:num>
  <w:num w:numId="20" w16cid:durableId="1677079291">
    <w:abstractNumId w:val="10"/>
  </w:num>
  <w:num w:numId="21" w16cid:durableId="730615954">
    <w:abstractNumId w:val="6"/>
  </w:num>
  <w:num w:numId="22" w16cid:durableId="16089242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48E7"/>
    <w:rsid w:val="0009665D"/>
    <w:rsid w:val="000A42AA"/>
    <w:rsid w:val="000B1B2C"/>
    <w:rsid w:val="000B5165"/>
    <w:rsid w:val="000B703F"/>
    <w:rsid w:val="000D7C50"/>
    <w:rsid w:val="000E6306"/>
    <w:rsid w:val="001028D9"/>
    <w:rsid w:val="00106076"/>
    <w:rsid w:val="00127C79"/>
    <w:rsid w:val="001352E2"/>
    <w:rsid w:val="001426F7"/>
    <w:rsid w:val="001A3008"/>
    <w:rsid w:val="001A6205"/>
    <w:rsid w:val="001B705C"/>
    <w:rsid w:val="001C3E5C"/>
    <w:rsid w:val="001C509D"/>
    <w:rsid w:val="001E0C92"/>
    <w:rsid w:val="001F47CC"/>
    <w:rsid w:val="0022526F"/>
    <w:rsid w:val="002517FD"/>
    <w:rsid w:val="0025198E"/>
    <w:rsid w:val="00256837"/>
    <w:rsid w:val="00263542"/>
    <w:rsid w:val="00264442"/>
    <w:rsid w:val="002748DF"/>
    <w:rsid w:val="00286D8C"/>
    <w:rsid w:val="00287F5F"/>
    <w:rsid w:val="00296A4B"/>
    <w:rsid w:val="002C0F7B"/>
    <w:rsid w:val="002C353D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12CB"/>
    <w:rsid w:val="00352BE9"/>
    <w:rsid w:val="003552CC"/>
    <w:rsid w:val="00355C7F"/>
    <w:rsid w:val="00384F33"/>
    <w:rsid w:val="003A2123"/>
    <w:rsid w:val="003A362C"/>
    <w:rsid w:val="003A36E9"/>
    <w:rsid w:val="003A6C82"/>
    <w:rsid w:val="003D3E99"/>
    <w:rsid w:val="003E1E39"/>
    <w:rsid w:val="003E2CD4"/>
    <w:rsid w:val="003E4016"/>
    <w:rsid w:val="00402A1B"/>
    <w:rsid w:val="00402AA9"/>
    <w:rsid w:val="00424038"/>
    <w:rsid w:val="00434A63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C5EF8"/>
    <w:rsid w:val="004E07A5"/>
    <w:rsid w:val="004E3711"/>
    <w:rsid w:val="00500C2B"/>
    <w:rsid w:val="00504E81"/>
    <w:rsid w:val="00520D3B"/>
    <w:rsid w:val="005333C9"/>
    <w:rsid w:val="00552B78"/>
    <w:rsid w:val="005575B0"/>
    <w:rsid w:val="00560CB1"/>
    <w:rsid w:val="00566914"/>
    <w:rsid w:val="00573601"/>
    <w:rsid w:val="00574488"/>
    <w:rsid w:val="00576C66"/>
    <w:rsid w:val="005A4489"/>
    <w:rsid w:val="005B08F4"/>
    <w:rsid w:val="005C301C"/>
    <w:rsid w:val="005C41DA"/>
    <w:rsid w:val="005D6968"/>
    <w:rsid w:val="005E0557"/>
    <w:rsid w:val="005F32A5"/>
    <w:rsid w:val="005F33DD"/>
    <w:rsid w:val="005F41CD"/>
    <w:rsid w:val="005F6EC5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93AF1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770DB"/>
    <w:rsid w:val="00780F70"/>
    <w:rsid w:val="0078194F"/>
    <w:rsid w:val="00782E76"/>
    <w:rsid w:val="0078695C"/>
    <w:rsid w:val="007942B1"/>
    <w:rsid w:val="007B55F8"/>
    <w:rsid w:val="007E5172"/>
    <w:rsid w:val="007E61DB"/>
    <w:rsid w:val="0081723D"/>
    <w:rsid w:val="008559F8"/>
    <w:rsid w:val="00873F0B"/>
    <w:rsid w:val="008B1F06"/>
    <w:rsid w:val="008B77DC"/>
    <w:rsid w:val="008D764D"/>
    <w:rsid w:val="008F52AA"/>
    <w:rsid w:val="008F6547"/>
    <w:rsid w:val="00910F0B"/>
    <w:rsid w:val="00916735"/>
    <w:rsid w:val="009438AA"/>
    <w:rsid w:val="00950B82"/>
    <w:rsid w:val="00962412"/>
    <w:rsid w:val="0097166A"/>
    <w:rsid w:val="009769C9"/>
    <w:rsid w:val="009A0DD6"/>
    <w:rsid w:val="009A3215"/>
    <w:rsid w:val="009A33B4"/>
    <w:rsid w:val="009C14BE"/>
    <w:rsid w:val="009C7942"/>
    <w:rsid w:val="00A00872"/>
    <w:rsid w:val="00A069F8"/>
    <w:rsid w:val="00A113E1"/>
    <w:rsid w:val="00A23DED"/>
    <w:rsid w:val="00A35166"/>
    <w:rsid w:val="00A47DB2"/>
    <w:rsid w:val="00A5084B"/>
    <w:rsid w:val="00A62D54"/>
    <w:rsid w:val="00A7298F"/>
    <w:rsid w:val="00A75824"/>
    <w:rsid w:val="00A90C84"/>
    <w:rsid w:val="00AA1EC8"/>
    <w:rsid w:val="00AB4B05"/>
    <w:rsid w:val="00AC56D5"/>
    <w:rsid w:val="00AC7F2D"/>
    <w:rsid w:val="00AD1B1E"/>
    <w:rsid w:val="00AD584D"/>
    <w:rsid w:val="00AE4AF0"/>
    <w:rsid w:val="00AF0DE2"/>
    <w:rsid w:val="00B003C3"/>
    <w:rsid w:val="00B04B6C"/>
    <w:rsid w:val="00B14EF0"/>
    <w:rsid w:val="00B23C01"/>
    <w:rsid w:val="00B40909"/>
    <w:rsid w:val="00B434E5"/>
    <w:rsid w:val="00B55AC6"/>
    <w:rsid w:val="00B61D2B"/>
    <w:rsid w:val="00B6780C"/>
    <w:rsid w:val="00B70CB9"/>
    <w:rsid w:val="00B75367"/>
    <w:rsid w:val="00B96ADB"/>
    <w:rsid w:val="00BA5E42"/>
    <w:rsid w:val="00BC66CE"/>
    <w:rsid w:val="00BD357E"/>
    <w:rsid w:val="00C101BF"/>
    <w:rsid w:val="00C21355"/>
    <w:rsid w:val="00C246AC"/>
    <w:rsid w:val="00C26124"/>
    <w:rsid w:val="00C2678D"/>
    <w:rsid w:val="00C30192"/>
    <w:rsid w:val="00C36A76"/>
    <w:rsid w:val="00C4120A"/>
    <w:rsid w:val="00C43A84"/>
    <w:rsid w:val="00C764C5"/>
    <w:rsid w:val="00C81D28"/>
    <w:rsid w:val="00C83411"/>
    <w:rsid w:val="00C862D4"/>
    <w:rsid w:val="00C96E57"/>
    <w:rsid w:val="00CA0278"/>
    <w:rsid w:val="00CA364F"/>
    <w:rsid w:val="00CC3222"/>
    <w:rsid w:val="00CC5DF1"/>
    <w:rsid w:val="00CD54C7"/>
    <w:rsid w:val="00CF0058"/>
    <w:rsid w:val="00CF64C4"/>
    <w:rsid w:val="00D02171"/>
    <w:rsid w:val="00D05C74"/>
    <w:rsid w:val="00D50F0F"/>
    <w:rsid w:val="00D6072E"/>
    <w:rsid w:val="00D86C81"/>
    <w:rsid w:val="00D877D4"/>
    <w:rsid w:val="00D925E7"/>
    <w:rsid w:val="00DA276D"/>
    <w:rsid w:val="00DB6573"/>
    <w:rsid w:val="00DB65E1"/>
    <w:rsid w:val="00DB6C0D"/>
    <w:rsid w:val="00DC2EA6"/>
    <w:rsid w:val="00DC7E08"/>
    <w:rsid w:val="00DD02F2"/>
    <w:rsid w:val="00DD3958"/>
    <w:rsid w:val="00DD5025"/>
    <w:rsid w:val="00DE2F64"/>
    <w:rsid w:val="00DE420C"/>
    <w:rsid w:val="00DF1BA7"/>
    <w:rsid w:val="00DF4D8C"/>
    <w:rsid w:val="00E02FAA"/>
    <w:rsid w:val="00E1197E"/>
    <w:rsid w:val="00E322E9"/>
    <w:rsid w:val="00E46D1E"/>
    <w:rsid w:val="00E578EB"/>
    <w:rsid w:val="00E6087B"/>
    <w:rsid w:val="00E718D1"/>
    <w:rsid w:val="00E85EBB"/>
    <w:rsid w:val="00EA10EB"/>
    <w:rsid w:val="00EB293A"/>
    <w:rsid w:val="00EC7AED"/>
    <w:rsid w:val="00ED30CB"/>
    <w:rsid w:val="00F133C2"/>
    <w:rsid w:val="00F21669"/>
    <w:rsid w:val="00F270FE"/>
    <w:rsid w:val="00F32C49"/>
    <w:rsid w:val="00F63339"/>
    <w:rsid w:val="00F65772"/>
    <w:rsid w:val="00F92CF7"/>
    <w:rsid w:val="00FA0151"/>
    <w:rsid w:val="00FA4334"/>
    <w:rsid w:val="00FA78D5"/>
    <w:rsid w:val="00FB16AA"/>
    <w:rsid w:val="00FB37F2"/>
    <w:rsid w:val="00FC0982"/>
    <w:rsid w:val="00FC1057"/>
    <w:rsid w:val="00FC2620"/>
    <w:rsid w:val="00FC4810"/>
    <w:rsid w:val="00FD18F3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C51DE7"/>
  <w15:docId w15:val="{EF42BBF9-3E44-4109-9EDA-F863F5F6A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  <w:style w:type="paragraph" w:styleId="berarbeitung">
    <w:name w:val="Revision"/>
    <w:hidden/>
    <w:uiPriority w:val="99"/>
    <w:semiHidden/>
    <w:rsid w:val="000E6306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116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Petra Bachmann</cp:lastModifiedBy>
  <cp:revision>24</cp:revision>
  <cp:lastPrinted>2010-02-09T14:26:00Z</cp:lastPrinted>
  <dcterms:created xsi:type="dcterms:W3CDTF">2017-12-07T12:06:00Z</dcterms:created>
  <dcterms:modified xsi:type="dcterms:W3CDTF">2026-05-22T16:01:00Z</dcterms:modified>
</cp:coreProperties>
</file>